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A0F68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Richard MARNEY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7B8DF93F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FD861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CC9B1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p.79)</w:t>
      </w:r>
    </w:p>
    <w:p w14:paraId="3A127DF1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765CF1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873F3" w14:textId="77777777" w:rsidR="002C5BAF" w:rsidRDefault="002C5BAF" w:rsidP="002C5B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3C8F70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D12D6" w14:textId="77777777" w:rsidR="002C5BAF" w:rsidRDefault="002C5BAF" w:rsidP="009139A6">
      <w:r>
        <w:separator/>
      </w:r>
    </w:p>
  </w:endnote>
  <w:endnote w:type="continuationSeparator" w:id="0">
    <w:p w14:paraId="060C0A5A" w14:textId="77777777" w:rsidR="002C5BAF" w:rsidRDefault="002C5B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658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B20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0EF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23BC3" w14:textId="77777777" w:rsidR="002C5BAF" w:rsidRDefault="002C5BAF" w:rsidP="009139A6">
      <w:r>
        <w:separator/>
      </w:r>
    </w:p>
  </w:footnote>
  <w:footnote w:type="continuationSeparator" w:id="0">
    <w:p w14:paraId="6752C402" w14:textId="77777777" w:rsidR="002C5BAF" w:rsidRDefault="002C5B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9B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A5B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3CB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AF"/>
    <w:rsid w:val="000666E0"/>
    <w:rsid w:val="002510B7"/>
    <w:rsid w:val="002C5BA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8454F"/>
  <w15:chartTrackingRefBased/>
  <w15:docId w15:val="{95EC7632-7DF5-4729-8FCB-B87684BE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2021-04-16T20:41:00Z</dcterms:created>
  <dcterms:modified xsi:type="dcterms:W3CDTF">2021-04-16T20:42:00Z</dcterms:modified>
</cp:coreProperties>
</file>